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CD8" w:rsidRDefault="00AE0CD8" w:rsidP="00E61B13">
      <w:pPr>
        <w:pStyle w:val="Heading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AE0CD8" w:rsidRDefault="00AE0CD8" w:rsidP="00E61B13">
      <w:pPr>
        <w:pStyle w:val="Heading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AE0CD8" w:rsidRDefault="00AE0CD8" w:rsidP="00E61B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AE0CD8" w:rsidRDefault="00AE0CD8" w:rsidP="00E61B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AE0CD8" w:rsidRDefault="00AE0CD8" w:rsidP="00E61B13">
      <w:pPr>
        <w:jc w:val="center"/>
        <w:rPr>
          <w:b/>
          <w:sz w:val="28"/>
          <w:szCs w:val="28"/>
        </w:rPr>
      </w:pPr>
    </w:p>
    <w:p w:rsidR="00AE0CD8" w:rsidRDefault="00AE0CD8" w:rsidP="00E61B13">
      <w:pPr>
        <w:pStyle w:val="Heading2"/>
        <w:jc w:val="center"/>
      </w:pPr>
      <w:r>
        <w:t>КРАСНОВИЧСКИЙ СЕЛЬСКИЙ СОВЕТ НАРОДНЫХ ДЕПУТАТОВ</w:t>
      </w:r>
    </w:p>
    <w:p w:rsidR="00AE0CD8" w:rsidRDefault="00AE0CD8" w:rsidP="00E61B13">
      <w:pPr>
        <w:pStyle w:val="Heading2"/>
        <w:jc w:val="center"/>
      </w:pPr>
    </w:p>
    <w:p w:rsidR="00AE0CD8" w:rsidRDefault="00AE0CD8" w:rsidP="00E61B13">
      <w:pPr>
        <w:pStyle w:val="Heading2"/>
        <w:jc w:val="center"/>
      </w:pPr>
      <w:r>
        <w:t>РЕШЕНИЕ</w:t>
      </w:r>
    </w:p>
    <w:p w:rsidR="00AE0CD8" w:rsidRDefault="00AE0CD8" w:rsidP="00E61B13"/>
    <w:p w:rsidR="00AE0CD8" w:rsidRDefault="00AE0CD8" w:rsidP="00E61B13"/>
    <w:p w:rsidR="00AE0CD8" w:rsidRDefault="00AE0CD8" w:rsidP="00E61B13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AE0CD8" w:rsidRDefault="00AE0CD8" w:rsidP="00E61B13">
      <w:pPr>
        <w:pStyle w:val="BodyText"/>
        <w:rPr>
          <w:szCs w:val="24"/>
        </w:rPr>
      </w:pPr>
      <w:r>
        <w:t>от 03.10.2019 г.  №4-15</w:t>
      </w:r>
      <w:r>
        <w:rPr>
          <w:szCs w:val="24"/>
        </w:rPr>
        <w:t xml:space="preserve">    </w:t>
      </w:r>
    </w:p>
    <w:p w:rsidR="00AE0CD8" w:rsidRDefault="00AE0CD8" w:rsidP="00E61B13">
      <w:pPr>
        <w:widowControl w:val="0"/>
        <w:autoSpaceDE w:val="0"/>
        <w:autoSpaceDN w:val="0"/>
        <w:adjustRightInd w:val="0"/>
        <w:ind w:left="360"/>
        <w:rPr>
          <w:sz w:val="28"/>
        </w:rPr>
      </w:pPr>
      <w:r>
        <w:rPr>
          <w:sz w:val="28"/>
        </w:rPr>
        <w:t>с.Красновичи</w:t>
      </w:r>
    </w:p>
    <w:p w:rsidR="00AE0CD8" w:rsidRDefault="00AE0CD8"/>
    <w:p w:rsidR="00AE0CD8" w:rsidRDefault="00AE0CD8">
      <w:r>
        <w:t xml:space="preserve">О назначении временно исполняющего обязанности </w:t>
      </w:r>
    </w:p>
    <w:p w:rsidR="00AE0CD8" w:rsidRDefault="00AE0CD8">
      <w:r>
        <w:t xml:space="preserve">главы администрации муниципального образования </w:t>
      </w:r>
    </w:p>
    <w:p w:rsidR="00AE0CD8" w:rsidRDefault="00AE0CD8">
      <w:r>
        <w:t xml:space="preserve">«Красновичское сельское поселение» Унечского </w:t>
      </w:r>
    </w:p>
    <w:p w:rsidR="00AE0CD8" w:rsidRDefault="00AE0CD8">
      <w:r>
        <w:t>муниципального района Брянской области</w:t>
      </w:r>
    </w:p>
    <w:p w:rsidR="00AE0CD8" w:rsidRDefault="00AE0CD8"/>
    <w:p w:rsidR="00AE0CD8" w:rsidRDefault="00AE0CD8">
      <w:r>
        <w:tab/>
        <w:t xml:space="preserve">В соответствии  со статьей 37 Федерального закона от 06.10.2003 года « 131-ФЗ «Об общих принципах организации местного самоуправления в Российской Федерации» и Уставом муниципального образования «Красновичское сельское поселение» Унечского муниципального района Брянской области, в связи с прекращением полномочий главы администрации Красновичского сельского поселения Красновичский сельский Совет народных депутатов </w:t>
      </w:r>
    </w:p>
    <w:p w:rsidR="00AE0CD8" w:rsidRDefault="00AE0CD8"/>
    <w:p w:rsidR="00AE0CD8" w:rsidRDefault="00AE0CD8">
      <w:r>
        <w:t>РЕШИЛ:</w:t>
      </w:r>
    </w:p>
    <w:p w:rsidR="00AE0CD8" w:rsidRDefault="00AE0CD8"/>
    <w:p w:rsidR="00AE0CD8" w:rsidRDefault="00AE0CD8" w:rsidP="00E61B13">
      <w:pPr>
        <w:pStyle w:val="ListParagraph"/>
        <w:numPr>
          <w:ilvl w:val="0"/>
          <w:numId w:val="1"/>
        </w:numPr>
      </w:pPr>
      <w:r>
        <w:t>Возложить временное исполнение обязанностей главы администрации до обнародования итогов конкурса на замещение главы администрации муниципального образования «Красновичское сельское поселение» Унечского муниципального района Брянской области на Понедько Виталия Ивановича.</w:t>
      </w:r>
    </w:p>
    <w:p w:rsidR="00AE0CD8" w:rsidRDefault="00AE0CD8" w:rsidP="00E61B13">
      <w:pPr>
        <w:pStyle w:val="ListParagraph"/>
        <w:numPr>
          <w:ilvl w:val="0"/>
          <w:numId w:val="1"/>
        </w:numPr>
      </w:pPr>
      <w:r>
        <w:t>Обнародовать данное решение в соответствии с Уставом поселения и разместить на сайте в сети Интернет.</w:t>
      </w:r>
    </w:p>
    <w:p w:rsidR="00AE0CD8" w:rsidRDefault="00AE0CD8" w:rsidP="00E61B13">
      <w:pPr>
        <w:pStyle w:val="ListParagraph"/>
        <w:numPr>
          <w:ilvl w:val="0"/>
          <w:numId w:val="1"/>
        </w:numPr>
      </w:pPr>
      <w:r>
        <w:t>Настоящее решение вступает в силу с момента его официального обнародования.</w:t>
      </w:r>
    </w:p>
    <w:p w:rsidR="00AE0CD8" w:rsidRDefault="00AE0CD8" w:rsidP="00E61B13"/>
    <w:p w:rsidR="00AE0CD8" w:rsidRDefault="00AE0CD8" w:rsidP="00E61B13"/>
    <w:p w:rsidR="00AE0CD8" w:rsidRDefault="00AE0CD8" w:rsidP="00E61B13"/>
    <w:p w:rsidR="00AE0CD8" w:rsidRDefault="00AE0CD8" w:rsidP="00E61B13"/>
    <w:p w:rsidR="00AE0CD8" w:rsidRDefault="00AE0CD8" w:rsidP="00E61B13">
      <w:r>
        <w:t xml:space="preserve">Глава Красновичского </w:t>
      </w:r>
    </w:p>
    <w:p w:rsidR="00AE0CD8" w:rsidRDefault="00AE0CD8" w:rsidP="00E61B13">
      <w:r>
        <w:t>сельского поселения                                                                             С.И.Харнавцова</w:t>
      </w:r>
    </w:p>
    <w:sectPr w:rsidR="00AE0CD8" w:rsidSect="00D5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9A4"/>
    <w:multiLevelType w:val="hybridMultilevel"/>
    <w:tmpl w:val="6044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B13"/>
    <w:rsid w:val="00A80A3D"/>
    <w:rsid w:val="00AD66A5"/>
    <w:rsid w:val="00AE0CD8"/>
    <w:rsid w:val="00BA05D7"/>
    <w:rsid w:val="00D5695E"/>
    <w:rsid w:val="00E61B13"/>
    <w:rsid w:val="00E72701"/>
    <w:rsid w:val="00F2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B1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1B13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1B13"/>
    <w:pPr>
      <w:keepNext/>
      <w:outlineLvl w:val="1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1B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61B13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E61B13"/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61B13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E61B1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A05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47E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67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208</Words>
  <Characters>1192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3</cp:revision>
  <cp:lastPrinted>2019-10-03T12:24:00Z</cp:lastPrinted>
  <dcterms:created xsi:type="dcterms:W3CDTF">2019-10-02T13:21:00Z</dcterms:created>
  <dcterms:modified xsi:type="dcterms:W3CDTF">2019-10-03T12:24:00Z</dcterms:modified>
</cp:coreProperties>
</file>